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1C3B7349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9E69B6" w:rsidRPr="00AA0843">
        <w:rPr>
          <w:rFonts w:asciiTheme="minorHAnsi" w:hAnsiTheme="minorHAnsi" w:cstheme="minorHAnsi"/>
          <w:sz w:val="18"/>
          <w:szCs w:val="18"/>
        </w:rPr>
        <w:t>1</w:t>
      </w:r>
      <w:r w:rsidR="007E12F9">
        <w:rPr>
          <w:rFonts w:asciiTheme="minorHAnsi" w:hAnsiTheme="minorHAnsi" w:cstheme="minorHAnsi"/>
          <w:sz w:val="18"/>
          <w:szCs w:val="18"/>
        </w:rPr>
        <w:t>1</w:t>
      </w:r>
    </w:p>
    <w:p w14:paraId="7AC6BAE3" w14:textId="77777777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AA0843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77777777" w:rsidR="00AA0843" w:rsidRP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>IZJAVA O PREDLOŽITVI FINANČNEGA ZAVAROVANJA ZA DOBRO IZVEDBO POSLA IN ODPRAVO NAPAK V GARANCIJSKEM ROKU</w:t>
      </w: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3D633AD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</w:p>
    <w:p w14:paraId="2B89566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EC39B9B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77777777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hAnsiTheme="minorHAnsi" w:cstheme="minorHAnsi"/>
        </w:rPr>
        <w:t xml:space="preserve"> bomo naročniku v roku desetih (10) dni od podpisa pogodbe kot jamstvo za dobro izvedbo pogodbenih obveznosti izročili izvršnico v višini 10 % pogodbene vrednosti z DDV in veljavno do vključno šestdeset (60) dni po preteku roka za končanje del.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1F8C1666" w14:textId="77777777" w:rsidR="001A3A23" w:rsidRPr="001A3A23" w:rsidRDefault="001A3A23" w:rsidP="001A3A23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A3A23">
        <w:rPr>
          <w:rFonts w:asciiTheme="minorHAnsi" w:eastAsia="Arial Unicode MS" w:hAnsiTheme="minorHAnsi" w:cstheme="minorHAnsi"/>
        </w:rPr>
        <w:t xml:space="preserve">bomo po </w:t>
      </w:r>
      <w:r w:rsidRPr="001A3A23">
        <w:rPr>
          <w:rFonts w:asciiTheme="minorHAnsi" w:hAnsiTheme="minorHAnsi" w:cstheme="minorHAnsi"/>
        </w:rPr>
        <w:t>končanju in prevzemu del s strani naročnika kot jamstvo za odpravo napak v garancijski dobi, naročniku izročili izvršnico v višini 5 % končne vrednosti izvedenih del z DDV in veljavnostjo do vključno pet (5) let in 30 dni po dokončni izročitvi in prevzemu del naročnika, za kar se šteje prevzem brez pripomb in zadržkov</w:t>
      </w:r>
      <w:r w:rsidRPr="001A3A23">
        <w:rPr>
          <w:rFonts w:asciiTheme="minorHAnsi" w:eastAsia="Times New Roman" w:hAnsiTheme="minorHAnsi" w:cstheme="minorHAnsi"/>
          <w:bCs/>
        </w:rPr>
        <w:t>.</w:t>
      </w: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Pr="001A3A23" w:rsidRDefault="0017254C" w:rsidP="001A3A23">
      <w:pPr>
        <w:rPr>
          <w:rFonts w:asciiTheme="minorHAnsi" w:hAnsiTheme="minorHAnsi" w:cstheme="minorHAnsi"/>
        </w:rPr>
      </w:pPr>
    </w:p>
    <w:sectPr w:rsidR="0017254C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3A916" w14:textId="77777777" w:rsidR="007C2724" w:rsidRDefault="007C2724" w:rsidP="00BB5C4F">
      <w:r>
        <w:separator/>
      </w:r>
    </w:p>
  </w:endnote>
  <w:endnote w:type="continuationSeparator" w:id="0">
    <w:p w14:paraId="0D359DF3" w14:textId="77777777" w:rsidR="007C2724" w:rsidRDefault="007C272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F96B5" w14:textId="77777777" w:rsidR="007C2724" w:rsidRDefault="007C2724" w:rsidP="00BB5C4F">
      <w:r>
        <w:separator/>
      </w:r>
    </w:p>
  </w:footnote>
  <w:footnote w:type="continuationSeparator" w:id="0">
    <w:p w14:paraId="146744E4" w14:textId="77777777" w:rsidR="007C2724" w:rsidRDefault="007C272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28F9" w14:textId="77777777" w:rsidR="001A3A23" w:rsidRPr="001A3A23" w:rsidRDefault="001A3A23" w:rsidP="001A3A2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A3A23">
      <w:rPr>
        <w:rFonts w:asciiTheme="minorHAnsi" w:hAnsiTheme="minorHAnsi" w:cstheme="minorHAnsi"/>
        <w:color w:val="006A8E"/>
        <w:sz w:val="24"/>
      </w:rPr>
      <w:t>OBČINA OPLOTNICA</w:t>
    </w:r>
  </w:p>
  <w:p w14:paraId="4DE7A9D4" w14:textId="77777777" w:rsidR="001A3A23" w:rsidRPr="001A3A23" w:rsidRDefault="001A3A23" w:rsidP="001A3A2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A3A23">
      <w:rPr>
        <w:rFonts w:asciiTheme="minorHAnsi" w:hAnsiTheme="minorHAnsi" w:cstheme="minorHAnsi"/>
        <w:color w:val="006A8E"/>
        <w:sz w:val="24"/>
      </w:rPr>
      <w:t>Goriška cesta 4</w:t>
    </w:r>
  </w:p>
  <w:p w14:paraId="7E04AFC6" w14:textId="15BA620D" w:rsidR="00D57953" w:rsidRPr="001A3A23" w:rsidRDefault="001A3A23" w:rsidP="001A3A23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1A3A23">
      <w:rPr>
        <w:rFonts w:asciiTheme="minorHAnsi" w:hAnsiTheme="minorHAnsi" w:cstheme="min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35982">
    <w:abstractNumId w:val="0"/>
  </w:num>
  <w:num w:numId="2" w16cid:durableId="295844397">
    <w:abstractNumId w:val="10"/>
  </w:num>
  <w:num w:numId="3" w16cid:durableId="557860629">
    <w:abstractNumId w:val="2"/>
  </w:num>
  <w:num w:numId="4" w16cid:durableId="786507214">
    <w:abstractNumId w:val="3"/>
  </w:num>
  <w:num w:numId="5" w16cid:durableId="1413696031">
    <w:abstractNumId w:val="9"/>
  </w:num>
  <w:num w:numId="6" w16cid:durableId="2109696848">
    <w:abstractNumId w:val="7"/>
  </w:num>
  <w:num w:numId="7" w16cid:durableId="152794848">
    <w:abstractNumId w:val="8"/>
  </w:num>
  <w:num w:numId="8" w16cid:durableId="1862935699">
    <w:abstractNumId w:val="6"/>
  </w:num>
  <w:num w:numId="9" w16cid:durableId="1768891589">
    <w:abstractNumId w:val="11"/>
  </w:num>
  <w:num w:numId="10" w16cid:durableId="564804735">
    <w:abstractNumId w:val="5"/>
  </w:num>
  <w:num w:numId="11" w16cid:durableId="2076005808">
    <w:abstractNumId w:val="1"/>
  </w:num>
  <w:num w:numId="12" w16cid:durableId="2019307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15201"/>
    <w:rsid w:val="0028526B"/>
    <w:rsid w:val="002B0D99"/>
    <w:rsid w:val="002C0549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B1894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7C2724"/>
    <w:rsid w:val="007E12F9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147</Words>
  <Characters>854</Characters>
  <Application>Microsoft Office Word</Application>
  <DocSecurity>0</DocSecurity>
  <Lines>18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2023-05-22T09:33:00Z</dcterms:modified>
  <cp:contentStatus/>
</cp:coreProperties>
</file>